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354E19D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2C7FF6">
        <w:rPr>
          <w:b/>
          <w:noProof/>
          <w:sz w:val="24"/>
        </w:rPr>
        <w:t>553</w:t>
      </w:r>
      <w:bookmarkStart w:id="0" w:name="_GoBack"/>
      <w:bookmarkEnd w:id="0"/>
    </w:p>
    <w:p w14:paraId="0E874A83" w14:textId="736599B8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>
        <w:rPr>
          <w:b/>
          <w:noProof/>
          <w:sz w:val="24"/>
        </w:rPr>
        <w:tab/>
      </w:r>
      <w:r w:rsidR="002C7FF6" w:rsidRPr="002C7FF6">
        <w:rPr>
          <w:b/>
          <w:i/>
          <w:noProof/>
          <w:sz w:val="18"/>
          <w:szCs w:val="18"/>
        </w:rPr>
        <w:t xml:space="preserve">Revision of </w:t>
      </w:r>
      <w:r w:rsidR="002C7FF6" w:rsidRPr="002C7FF6">
        <w:rPr>
          <w:b/>
          <w:i/>
          <w:noProof/>
          <w:sz w:val="18"/>
          <w:szCs w:val="18"/>
        </w:rPr>
        <w:t>C4-211439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EDC04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72E6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464C4" w:rsidR="001E41F3" w:rsidRPr="00410371" w:rsidRDefault="000D26F6" w:rsidP="000D26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A2C8C" w:rsidR="001E41F3" w:rsidRPr="00410371" w:rsidRDefault="002C7F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3DAE3" w:rsidR="001E41F3" w:rsidRPr="00410371" w:rsidRDefault="00CF7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03B4C5" w:rsidR="00F25D98" w:rsidRDefault="004715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7AF73" w:rsidR="001E41F3" w:rsidRDefault="002C7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B8512" w14:textId="77777777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306CCD0C" w14:textId="5E935C34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64B5F48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80A4C" w14:textId="77777777" w:rsidR="00257692" w:rsidRDefault="00257692" w:rsidP="00257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35C1A386" w:rsidR="00257692" w:rsidRPr="00C05CD0" w:rsidRDefault="00257692" w:rsidP="00257692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257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B2631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A4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6EF3475" w14:textId="77777777" w:rsidR="00CF72E6" w:rsidRPr="004D3578" w:rsidRDefault="00CF72E6" w:rsidP="00CF72E6">
      <w:pPr>
        <w:pStyle w:val="1"/>
      </w:pPr>
      <w:bookmarkStart w:id="2" w:name="_Toc510696579"/>
      <w:bookmarkStart w:id="3" w:name="_Toc35971371"/>
      <w:bookmarkStart w:id="4" w:name="_Toc42953824"/>
      <w:bookmarkStart w:id="5" w:name="_Toc43463141"/>
      <w:bookmarkStart w:id="6" w:name="_Toc49847753"/>
      <w:bookmarkStart w:id="7" w:name="_Toc56497882"/>
      <w:bookmarkStart w:id="8" w:name="_Toc5858605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1BC3E8D" w14:textId="77777777" w:rsidR="00CF72E6" w:rsidRPr="004D3578" w:rsidRDefault="00CF72E6" w:rsidP="00CF72E6">
      <w:r w:rsidRPr="004D3578">
        <w:t>The following documents contain provisions which, through reference in this text, constitute provisions of the present document.</w:t>
      </w:r>
    </w:p>
    <w:p w14:paraId="6DB87D17" w14:textId="77777777" w:rsidR="00CF72E6" w:rsidRPr="004D3578" w:rsidRDefault="00CF72E6" w:rsidP="00CF72E6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A3BB56" w14:textId="77777777" w:rsidR="00CF72E6" w:rsidRPr="004D3578" w:rsidRDefault="00CF72E6" w:rsidP="00CF72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56C64E" w14:textId="77777777" w:rsidR="00CF72E6" w:rsidRPr="004D3578" w:rsidRDefault="00CF72E6" w:rsidP="00CF72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1102860A" w14:textId="77777777" w:rsidR="00CF72E6" w:rsidRDefault="00CF72E6" w:rsidP="00CF72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8DCF019" w14:textId="77777777" w:rsidR="00CF72E6" w:rsidRPr="005E4D39" w:rsidRDefault="00CF72E6" w:rsidP="00CF72E6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EF3A6FB" w14:textId="77777777" w:rsidR="00CF72E6" w:rsidRPr="005E4D39" w:rsidRDefault="00CF72E6" w:rsidP="00CF72E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459B1FE" w14:textId="77777777" w:rsidR="00CF72E6" w:rsidRPr="005E4D39" w:rsidRDefault="00CF72E6" w:rsidP="00CF72E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00E29B4" w14:textId="77777777" w:rsidR="00CF72E6" w:rsidRDefault="00CF72E6" w:rsidP="00CF72E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A629C5B" w14:textId="0E97889E" w:rsidR="00CF72E6" w:rsidRDefault="00CF72E6" w:rsidP="00CF72E6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3" w:author="Huawei" w:date="2021-02-15T21:45:00Z">
        <w:r w:rsidDel="00CF72E6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4" w:author="Huawei" w:date="2021-02-15T21:45:00Z">
        <w:r w:rsidRPr="00034461">
          <w:rPr>
            <w:lang w:val="en-US"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5" w:author="Huawei" w:date="2021-02-15T21:4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15T21:45:00Z">
        <w:r w:rsidDel="00CF72E6">
          <w:rPr>
            <w:rStyle w:val="aa"/>
            <w:lang w:val="en-US"/>
          </w:rPr>
          <w:fldChar w:fldCharType="begin"/>
        </w:r>
        <w:r w:rsidDel="00CF72E6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CF72E6">
          <w:rPr>
            <w:rStyle w:val="aa"/>
            <w:lang w:val="en-US"/>
          </w:rPr>
          <w:fldChar w:fldCharType="separate"/>
        </w:r>
        <w:r w:rsidRPr="008D71DE" w:rsidDel="00CF72E6">
          <w:rPr>
            <w:rStyle w:val="aa"/>
            <w:lang w:val="en-US"/>
          </w:rPr>
          <w:delText>https://github.com/OAI/OpenAPI-Specification/blob/master/versions/3.0.0.md</w:delText>
        </w:r>
        <w:r w:rsidDel="00CF72E6">
          <w:rPr>
            <w:rStyle w:val="aa"/>
            <w:lang w:val="en-US"/>
          </w:rPr>
          <w:fldChar w:fldCharType="end"/>
        </w:r>
        <w:r w:rsidDel="00CF72E6">
          <w:rPr>
            <w:lang w:val="en-US"/>
          </w:rPr>
          <w:delText>.</w:delText>
        </w:r>
      </w:del>
    </w:p>
    <w:p w14:paraId="14153138" w14:textId="77777777" w:rsidR="00CF72E6" w:rsidRDefault="00CF72E6" w:rsidP="00CF72E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C0DE2E0" w14:textId="77777777" w:rsidR="00CF72E6" w:rsidRPr="00E535AD" w:rsidRDefault="00CF72E6" w:rsidP="00CF72E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BC56154" w14:textId="77777777" w:rsidR="00CF72E6" w:rsidRPr="00E535AD" w:rsidRDefault="00CF72E6" w:rsidP="00CF72E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E337E9A" w14:textId="77777777" w:rsidR="00CF72E6" w:rsidRPr="00986E88" w:rsidRDefault="00CF72E6" w:rsidP="00CF72E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88C9E6F" w14:textId="77777777" w:rsidR="00CF72E6" w:rsidRPr="00986E88" w:rsidRDefault="00CF72E6" w:rsidP="00CF72E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5A6BC8D" w14:textId="77777777" w:rsidR="00CF72E6" w:rsidRPr="00986E88" w:rsidRDefault="00CF72E6" w:rsidP="00CF72E6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89C37DA" w14:textId="77777777" w:rsidR="00CF72E6" w:rsidRDefault="00CF72E6" w:rsidP="00CF72E6">
      <w:pPr>
        <w:pStyle w:val="EX"/>
      </w:pPr>
      <w:r>
        <w:t>[13]</w:t>
      </w:r>
      <w:r>
        <w:tab/>
        <w:t>IETF RFC 7807: "Problem Details for HTTP APIs".</w:t>
      </w:r>
    </w:p>
    <w:p w14:paraId="5C177CBC" w14:textId="77777777" w:rsidR="00CF72E6" w:rsidRDefault="00CF72E6" w:rsidP="00CF72E6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0C1930A3" w14:textId="77777777" w:rsidR="00CF72E6" w:rsidRDefault="00CF72E6" w:rsidP="00CF72E6">
      <w:pPr>
        <w:pStyle w:val="EX"/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3D6B85C0" w14:textId="77777777" w:rsidR="00CF72E6" w:rsidRPr="007F5FCE" w:rsidRDefault="00CF72E6" w:rsidP="00CF72E6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568AD3E1" w14:textId="77777777" w:rsidR="00CF72E6" w:rsidRPr="00D86F90" w:rsidRDefault="00CF72E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9B48A" w14:textId="77777777" w:rsidR="00C049E0" w:rsidRDefault="00C049E0">
      <w:r>
        <w:separator/>
      </w:r>
    </w:p>
  </w:endnote>
  <w:endnote w:type="continuationSeparator" w:id="0">
    <w:p w14:paraId="755AB0B8" w14:textId="77777777" w:rsidR="00C049E0" w:rsidRDefault="00C049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A9D5A2" w14:textId="77777777" w:rsidR="00C049E0" w:rsidRDefault="00C049E0">
      <w:r>
        <w:separator/>
      </w:r>
    </w:p>
  </w:footnote>
  <w:footnote w:type="continuationSeparator" w:id="0">
    <w:p w14:paraId="1CAFC3FA" w14:textId="77777777" w:rsidR="00C049E0" w:rsidRDefault="00C049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049E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049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61"/>
    <w:rsid w:val="00040DA5"/>
    <w:rsid w:val="000628F9"/>
    <w:rsid w:val="000A6394"/>
    <w:rsid w:val="000B78BA"/>
    <w:rsid w:val="000B7FED"/>
    <w:rsid w:val="000C038A"/>
    <w:rsid w:val="000C6598"/>
    <w:rsid w:val="000D0066"/>
    <w:rsid w:val="000D26F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57692"/>
    <w:rsid w:val="0026004D"/>
    <w:rsid w:val="002640DD"/>
    <w:rsid w:val="00265E3B"/>
    <w:rsid w:val="00275D12"/>
    <w:rsid w:val="00284FEB"/>
    <w:rsid w:val="002860C4"/>
    <w:rsid w:val="0029528F"/>
    <w:rsid w:val="002B5741"/>
    <w:rsid w:val="002C7FF6"/>
    <w:rsid w:val="002D36DF"/>
    <w:rsid w:val="002E472E"/>
    <w:rsid w:val="002E64DC"/>
    <w:rsid w:val="00305409"/>
    <w:rsid w:val="00312CEC"/>
    <w:rsid w:val="003155AC"/>
    <w:rsid w:val="0034029F"/>
    <w:rsid w:val="003609EF"/>
    <w:rsid w:val="0036231A"/>
    <w:rsid w:val="00374DD4"/>
    <w:rsid w:val="003D454E"/>
    <w:rsid w:val="003E1A36"/>
    <w:rsid w:val="00410371"/>
    <w:rsid w:val="004215D0"/>
    <w:rsid w:val="004242F1"/>
    <w:rsid w:val="004715A9"/>
    <w:rsid w:val="00474B94"/>
    <w:rsid w:val="004825FB"/>
    <w:rsid w:val="004B75B7"/>
    <w:rsid w:val="004D65EE"/>
    <w:rsid w:val="0051580D"/>
    <w:rsid w:val="00537C22"/>
    <w:rsid w:val="00547111"/>
    <w:rsid w:val="00550A06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15E"/>
    <w:rsid w:val="007F7259"/>
    <w:rsid w:val="008040A8"/>
    <w:rsid w:val="008279FA"/>
    <w:rsid w:val="008626E7"/>
    <w:rsid w:val="00870EE7"/>
    <w:rsid w:val="008863B9"/>
    <w:rsid w:val="0089666F"/>
    <w:rsid w:val="00896FD2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90FDA"/>
    <w:rsid w:val="00AA2CBC"/>
    <w:rsid w:val="00AA774C"/>
    <w:rsid w:val="00AC5820"/>
    <w:rsid w:val="00AD1CD8"/>
    <w:rsid w:val="00B00F01"/>
    <w:rsid w:val="00B258BB"/>
    <w:rsid w:val="00B52AAE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49E0"/>
    <w:rsid w:val="00C05CD0"/>
    <w:rsid w:val="00C36194"/>
    <w:rsid w:val="00C66BA2"/>
    <w:rsid w:val="00C95985"/>
    <w:rsid w:val="00CB5EC6"/>
    <w:rsid w:val="00CC5026"/>
    <w:rsid w:val="00CC68D0"/>
    <w:rsid w:val="00CF72E6"/>
    <w:rsid w:val="00CF7936"/>
    <w:rsid w:val="00D03F9A"/>
    <w:rsid w:val="00D06D51"/>
    <w:rsid w:val="00D24991"/>
    <w:rsid w:val="00D35EE3"/>
    <w:rsid w:val="00D50255"/>
    <w:rsid w:val="00D57EDF"/>
    <w:rsid w:val="00D66520"/>
    <w:rsid w:val="00D86F90"/>
    <w:rsid w:val="00DE34CF"/>
    <w:rsid w:val="00DE3912"/>
    <w:rsid w:val="00DF5CD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0C36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F72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621B4-2A0E-4B47-9910-A31510A18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Huawei7</cp:lastModifiedBy>
  <cp:revision>4</cp:revision>
  <cp:lastPrinted>1899-12-31T23:00:00Z</cp:lastPrinted>
  <dcterms:created xsi:type="dcterms:W3CDTF">2021-03-02T12:48:00Z</dcterms:created>
  <dcterms:modified xsi:type="dcterms:W3CDTF">2021-03-02T15:46:00Z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(3)bJmTShUZOD1kzjwo8v+Nky5wUy2fp9aZr7zWKo6/2T1rDVzOtxx2Ovu9AmKPgb3Qx9VF3+5f
5J3YIf5OvE0W7dQ949rmm8uwnrhvcJ5y4fg4+Ordcl7O2B5exelI8FZBES2Vurp28VZRxToI
Y1fjEWGqIwkFQ9ct+wCb/GYOGgJF0AS/+PBu5HMXe6lFqkSuvNk3YXeNOG0F/gmi3I6N/2vQ
RWf5A2lW/1iJJkiBQW</vt:lpwstr>
  </property>
  <property fmtid="{D5CDD505-2E9C-101B-9397-08002B2CF9AE}" pid="22" name="_2015_ms_pID_7253431">
    <vt:lpwstr>q2sARojg0K6p6E/PdzP9DFonZTSHoUbGuGBpr8E5tzSSywiXJ7uCUB
XtsNpeMKe/kqja8fJwfZCKR00x2yCQHju5uAafbtCTu08altnQO3gGZ/LDxYfMfvkDEC/wNH
dlAZa7/DD04GPEaOMN+hHJCCUfY6pSNAHe+qS280s4XxFsEKIoMT7AB7Faib+86HhFOCZTNu
p1penqhgVpGdso55J7VftAO1HbnEuzYM2JWJ</vt:lpwstr>
  </property>
  <property fmtid="{D5CDD505-2E9C-101B-9397-08002B2CF9AE}" pid="23" name="_2015_ms_pID_7253432">
    <vt:lpwstr>xg==</vt:lpwstr>
  </property>
</Properties>
</file>